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82F11" w14:textId="77777777" w:rsidR="000A7859" w:rsidRDefault="000A7859" w:rsidP="000A785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STONDON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04C2993D" w14:textId="77777777" w:rsidR="000A7859" w:rsidRDefault="000A7859" w:rsidP="000A785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Middleton, Kent.</w:t>
      </w:r>
    </w:p>
    <w:p w14:paraId="387D6897" w14:textId="77777777" w:rsidR="000A7859" w:rsidRDefault="000A7859" w:rsidP="000A7859">
      <w:pPr>
        <w:pStyle w:val="NoSpacing"/>
        <w:jc w:val="both"/>
        <w:rPr>
          <w:rFonts w:cs="Times New Roman"/>
          <w:szCs w:val="24"/>
        </w:rPr>
      </w:pPr>
    </w:p>
    <w:p w14:paraId="3E2241DF" w14:textId="77777777" w:rsidR="000A7859" w:rsidRDefault="000A7859" w:rsidP="000A7859">
      <w:pPr>
        <w:pStyle w:val="NoSpacing"/>
        <w:jc w:val="both"/>
        <w:rPr>
          <w:rFonts w:cs="Times New Roman"/>
          <w:szCs w:val="24"/>
        </w:rPr>
      </w:pPr>
    </w:p>
    <w:p w14:paraId="4345D9C2" w14:textId="77777777" w:rsidR="000A7859" w:rsidRDefault="000A7859" w:rsidP="000A785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>He made his Will.</w:t>
      </w:r>
    </w:p>
    <w:p w14:paraId="69BFC7D5" w14:textId="77777777" w:rsidR="000A7859" w:rsidRDefault="000A7859" w:rsidP="000A785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7D6226D8" w14:textId="77777777" w:rsidR="000A7859" w:rsidRDefault="000A7859" w:rsidP="000A7859">
      <w:pPr>
        <w:pStyle w:val="NoSpacing"/>
        <w:jc w:val="both"/>
        <w:rPr>
          <w:rFonts w:cs="Times New Roman"/>
          <w:szCs w:val="24"/>
        </w:rPr>
      </w:pPr>
    </w:p>
    <w:p w14:paraId="39791EF6" w14:textId="77777777" w:rsidR="000A7859" w:rsidRDefault="000A7859" w:rsidP="000A7859">
      <w:pPr>
        <w:pStyle w:val="NoSpacing"/>
        <w:jc w:val="both"/>
        <w:rPr>
          <w:rFonts w:cs="Times New Roman"/>
          <w:szCs w:val="24"/>
        </w:rPr>
      </w:pPr>
    </w:p>
    <w:p w14:paraId="76A58BD2" w14:textId="77777777" w:rsidR="000A7859" w:rsidRDefault="000A7859" w:rsidP="000A785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July 2022</w:t>
      </w:r>
    </w:p>
    <w:p w14:paraId="16FA02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B5ABC" w14:textId="77777777" w:rsidR="000A7859" w:rsidRDefault="000A7859" w:rsidP="009139A6">
      <w:r>
        <w:separator/>
      </w:r>
    </w:p>
  </w:endnote>
  <w:endnote w:type="continuationSeparator" w:id="0">
    <w:p w14:paraId="0D4B9CC0" w14:textId="77777777" w:rsidR="000A7859" w:rsidRDefault="000A78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8E0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7E8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FA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E2E01" w14:textId="77777777" w:rsidR="000A7859" w:rsidRDefault="000A7859" w:rsidP="009139A6">
      <w:r>
        <w:separator/>
      </w:r>
    </w:p>
  </w:footnote>
  <w:footnote w:type="continuationSeparator" w:id="0">
    <w:p w14:paraId="302AB869" w14:textId="77777777" w:rsidR="000A7859" w:rsidRDefault="000A78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D5E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A6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CEF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859"/>
    <w:rsid w:val="000666E0"/>
    <w:rsid w:val="000A785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0DEF1"/>
  <w15:chartTrackingRefBased/>
  <w15:docId w15:val="{A7E3C6ED-8D9A-4FCB-BAC5-31DAD867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78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2022-10-24T20:36:00Z</dcterms:created>
  <dcterms:modified xsi:type="dcterms:W3CDTF">2022-10-24T20:36:00Z</dcterms:modified>
</cp:coreProperties>
</file>